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684D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KENNESDON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27D541C4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3B48D658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53B526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96213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William Large of</w:t>
      </w:r>
    </w:p>
    <w:p w14:paraId="621442B3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Tewkesbury(q.v.), Simon More of Gloucester(q.v.),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Sadeler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3E4FB806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Winchcombe(q.v.)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Trole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Gloucester(q.v.).</w:t>
      </w:r>
    </w:p>
    <w:p w14:paraId="1353A6B5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B2F3025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56AC5F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1F8371" w14:textId="77777777" w:rsidR="006E5B46" w:rsidRDefault="006E5B46" w:rsidP="006E5B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3A398F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B2695" w14:textId="77777777" w:rsidR="006E5B46" w:rsidRDefault="006E5B46" w:rsidP="009139A6">
      <w:r>
        <w:separator/>
      </w:r>
    </w:p>
  </w:endnote>
  <w:endnote w:type="continuationSeparator" w:id="0">
    <w:p w14:paraId="432847CB" w14:textId="77777777" w:rsidR="006E5B46" w:rsidRDefault="006E5B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3A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93E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C0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D2D3E" w14:textId="77777777" w:rsidR="006E5B46" w:rsidRDefault="006E5B46" w:rsidP="009139A6">
      <w:r>
        <w:separator/>
      </w:r>
    </w:p>
  </w:footnote>
  <w:footnote w:type="continuationSeparator" w:id="0">
    <w:p w14:paraId="788BDEC2" w14:textId="77777777" w:rsidR="006E5B46" w:rsidRDefault="006E5B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E1C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93C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C59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B46"/>
    <w:rsid w:val="000666E0"/>
    <w:rsid w:val="002510B7"/>
    <w:rsid w:val="005C130B"/>
    <w:rsid w:val="006E5B4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6FBF0"/>
  <w15:chartTrackingRefBased/>
  <w15:docId w15:val="{89374650-C2AD-4C71-9128-F3E11011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5B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2022-07-04T07:14:00Z</dcterms:created>
  <dcterms:modified xsi:type="dcterms:W3CDTF">2022-07-04T07:15:00Z</dcterms:modified>
</cp:coreProperties>
</file>